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1273B" w14:textId="11DADDC2" w:rsidR="00535962" w:rsidRPr="00F7167E" w:rsidRDefault="00B1511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6A8D58" wp14:editId="751DDDC9">
                <wp:simplePos x="0" y="0"/>
                <wp:positionH relativeFrom="column">
                  <wp:posOffset>7339584</wp:posOffset>
                </wp:positionH>
                <wp:positionV relativeFrom="paragraph">
                  <wp:posOffset>-573024</wp:posOffset>
                </wp:positionV>
                <wp:extent cx="1639570" cy="713105"/>
                <wp:effectExtent l="0" t="0" r="17780" b="1079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9570" cy="713105"/>
                          <a:chOff x="12866" y="523"/>
                          <a:chExt cx="2582" cy="1123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08" cy="1085"/>
                            <a:chOff x="9151" y="720"/>
                            <a:chExt cx="2088" cy="1009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01" y="1077"/>
                              <a:ext cx="2038" cy="65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6"/>
                                    <w:szCs w:val="16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85D5E7A" w14:textId="1E4B3873" w:rsidR="00840E00" w:rsidRPr="00B15113" w:rsidRDefault="00B15113" w:rsidP="00840E00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B15113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16"/>
                                        <w:szCs w:val="16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SUPBANCO-CCC-LPN-2021-0007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A27E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A8D58" id="Group 20" o:spid="_x0000_s1026" style="position:absolute;margin-left:577.9pt;margin-top:-45.1pt;width:129.1pt;height:56.15pt;z-index:251660288" coordorigin="12866,523" coordsize="2582,11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508;height:1085" coordorigin="9151,720" coordsize="2088,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201;top:1077;width:2038;height: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6"/>
                              <w:szCs w:val="16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85D5E7A" w14:textId="1E4B3873" w:rsidR="00840E00" w:rsidRPr="00B15113" w:rsidRDefault="00B15113" w:rsidP="00840E00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B15113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16"/>
                                  <w:szCs w:val="16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SUPBANCO-CCC-LPN-2021-0007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1A27E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CC5449E" wp14:editId="06E6242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060CAA" wp14:editId="147A225D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D8982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FAC9C02" wp14:editId="0BE9CCC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0CAA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Ge8Q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D8982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FAC9C02" wp14:editId="0BE9CCC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6F194A" wp14:editId="362A31A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A7FE2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194A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6A7A7FE2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3ADE3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BED02C" wp14:editId="3244E3EE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89B97" w14:textId="77777777" w:rsidR="002E1412" w:rsidRPr="002E1412" w:rsidRDefault="00B1511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ED02C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38889B97" w14:textId="77777777" w:rsidR="002E1412" w:rsidRPr="002E1412" w:rsidRDefault="00B1511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E8E0EE" wp14:editId="5C09B82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AD52F" w14:textId="77777777" w:rsidR="0026335F" w:rsidRPr="0026335F" w:rsidRDefault="00B1511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E0E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C4AD52F" w14:textId="77777777" w:rsidR="0026335F" w:rsidRPr="0026335F" w:rsidRDefault="00B1511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6BF7B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EB1BD0" wp14:editId="059704B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00018" w14:textId="77777777" w:rsidR="00F7443C" w:rsidRPr="004767CC" w:rsidRDefault="00B1511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1BD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45300018" w14:textId="77777777" w:rsidR="00F7443C" w:rsidRPr="004767CC" w:rsidRDefault="00B1511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9D51AE" wp14:editId="6753283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815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51A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57815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C0BEEF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0DC5E3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1182D7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7941561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04EF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35569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357463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EAFB3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57A374B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CA7FF9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404A79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19ED32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51763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D62208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8864D7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B84E509" w14:textId="77777777" w:rsidTr="00822B7A">
        <w:trPr>
          <w:trHeight w:val="229"/>
          <w:jc w:val="center"/>
        </w:trPr>
        <w:tc>
          <w:tcPr>
            <w:tcW w:w="0" w:type="auto"/>
          </w:tcPr>
          <w:p w14:paraId="762E9B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7504FC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4ECF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8C01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B161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8229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7FE0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C271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826D7A" w14:textId="77777777" w:rsidTr="00822B7A">
        <w:trPr>
          <w:trHeight w:val="211"/>
          <w:jc w:val="center"/>
        </w:trPr>
        <w:tc>
          <w:tcPr>
            <w:tcW w:w="0" w:type="auto"/>
          </w:tcPr>
          <w:p w14:paraId="345397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D6FF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6F8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61383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B8B0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95EC2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35F3A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641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5BF673B" w14:textId="77777777" w:rsidTr="00822B7A">
        <w:trPr>
          <w:trHeight w:val="229"/>
          <w:jc w:val="center"/>
        </w:trPr>
        <w:tc>
          <w:tcPr>
            <w:tcW w:w="0" w:type="auto"/>
          </w:tcPr>
          <w:p w14:paraId="34AEDF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BE26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9F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E18D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FFC8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4C5D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47CEA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2A1D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84EDF" w14:textId="77777777" w:rsidTr="00822B7A">
        <w:trPr>
          <w:trHeight w:val="229"/>
          <w:jc w:val="center"/>
        </w:trPr>
        <w:tc>
          <w:tcPr>
            <w:tcW w:w="0" w:type="auto"/>
          </w:tcPr>
          <w:p w14:paraId="6AE80F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AE90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F6F0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E6F96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F30B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1241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783F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3723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355D48" w14:textId="77777777" w:rsidTr="00822B7A">
        <w:trPr>
          <w:trHeight w:val="229"/>
          <w:jc w:val="center"/>
        </w:trPr>
        <w:tc>
          <w:tcPr>
            <w:tcW w:w="0" w:type="auto"/>
          </w:tcPr>
          <w:p w14:paraId="41A69C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D18B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F09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F1C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59C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AD6B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0E4A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5984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8EDE3E3" w14:textId="77777777" w:rsidTr="00822B7A">
        <w:trPr>
          <w:trHeight w:val="229"/>
          <w:jc w:val="center"/>
        </w:trPr>
        <w:tc>
          <w:tcPr>
            <w:tcW w:w="0" w:type="auto"/>
          </w:tcPr>
          <w:p w14:paraId="43486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CCF41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0551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1319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C41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55C6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E1E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7C05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1C77AC" w14:textId="77777777" w:rsidTr="00822B7A">
        <w:trPr>
          <w:trHeight w:val="229"/>
          <w:jc w:val="center"/>
        </w:trPr>
        <w:tc>
          <w:tcPr>
            <w:tcW w:w="0" w:type="auto"/>
          </w:tcPr>
          <w:p w14:paraId="094C6A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991E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3A58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5DD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544BC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EFA6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E3A8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BB0E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DE08C5E" w14:textId="77777777" w:rsidTr="00822B7A">
        <w:trPr>
          <w:trHeight w:val="211"/>
          <w:jc w:val="center"/>
        </w:trPr>
        <w:tc>
          <w:tcPr>
            <w:tcW w:w="0" w:type="auto"/>
          </w:tcPr>
          <w:p w14:paraId="6A27B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19804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F393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790B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4AC3E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F46A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9DA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E597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4FC35B9" w14:textId="77777777" w:rsidTr="00822B7A">
        <w:trPr>
          <w:trHeight w:val="229"/>
          <w:jc w:val="center"/>
        </w:trPr>
        <w:tc>
          <w:tcPr>
            <w:tcW w:w="0" w:type="auto"/>
          </w:tcPr>
          <w:p w14:paraId="7A759F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8546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F34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C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D0CA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E48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71AD7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BD853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245AD28" w14:textId="77777777" w:rsidTr="00822B7A">
        <w:trPr>
          <w:trHeight w:val="229"/>
          <w:jc w:val="center"/>
        </w:trPr>
        <w:tc>
          <w:tcPr>
            <w:tcW w:w="0" w:type="auto"/>
          </w:tcPr>
          <w:p w14:paraId="3AA5D9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9958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382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06EE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C0581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516B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8A08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8242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610D98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F7615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03488C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A7120F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10ADE1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8F6752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1F8B1A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DCF2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FA4B1D0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81FC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D6A528" wp14:editId="308ADF8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804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6A5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62804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AEECE7" wp14:editId="03C33B1B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80D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30C6A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AEECE7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9CE80D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30C6A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5B81C3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BF1E79" wp14:editId="0600F37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3202F2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4BE6AC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3AEC65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3CA2CF04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A6F8C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15113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253A6B2F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3</cp:revision>
  <cp:lastPrinted>2011-03-04T19:05:00Z</cp:lastPrinted>
  <dcterms:created xsi:type="dcterms:W3CDTF">2021-07-15T16:49:00Z</dcterms:created>
  <dcterms:modified xsi:type="dcterms:W3CDTF">2021-08-18T12:57:00Z</dcterms:modified>
</cp:coreProperties>
</file>